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การเพิ่มชื่อกรณีตกสำรวจตรวจสอบทะเบียนราษฎรเมื่อปีพ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. 2499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A667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การเพิ่มชื่อกรณีตกสำรวจตรวจสอบทะเบียนราษฎรเมื่อปีพ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2499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F4EA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การเพิ่มชื่อกรณีตกสำรวจตรวจสอบทะเบียนราษฎรเมื่อปีพ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. 2499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21:20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แห่งท้องที่บุคคลนั้นมีภูมิลำเนาอยู่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F4EA7" w:rsidRDefault="009F4EA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จะต้องเป็นผู้ที่เกิดก่อนวันที่ </w:t>
      </w:r>
      <w:r w:rsidRPr="000C2AAC">
        <w:rPr>
          <w:rFonts w:asciiTheme="minorBidi" w:hAnsiTheme="minorBidi"/>
          <w:noProof/>
          <w:sz w:val="32"/>
          <w:szCs w:val="32"/>
        </w:rPr>
        <w:t>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มิถุนายน </w:t>
      </w:r>
      <w:r w:rsidRPr="000C2AAC">
        <w:rPr>
          <w:rFonts w:asciiTheme="minorBidi" w:hAnsiTheme="minorBidi"/>
          <w:noProof/>
          <w:sz w:val="32"/>
          <w:szCs w:val="32"/>
        </w:rPr>
        <w:t>2499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ผู้ยื่นคำร้องได้แก่เจ้าบ้านหรือผู้ที่ขอเพิ่มชื่อ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พยานบุคคลได้แก่บุคคลที่สามารถรับรองและยืนยันตัวบุคคลของผู้ขอเพิ่มชื่อได้อย่างน้อย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60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ตรวจสอบพยานหลักฐานพยานบุคคลพยานแวดล้อมและรวบรวมข้อเท็จจริงพร้อมความเห็นให้นายอำเภอแห่งท้องที่พิจารณาอนุม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นายทะเบียนอำเภอหรือนายทะเบียนท้องถิ่นดำเนินการเพิ่มชื่อเข้าใน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ทะเบียนบ้านและแจ้งให้ผู้ร้องทราบ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9F4EA7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9F4EA7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16"/>
          <w:szCs w:val="16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9F4EA7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ของผู้ร้องถ้ามีเช่นบัตรประจำตัวประชาชนขาวดำ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หลักฐานที่มีรายการบุคคลของผู้ขอเพิ่มชื่อเช่นบัญชีสำมะโนครัวทะเบียนสมรส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เอกสารที่ราชการออกให้เช่น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หลักฐานการศึกษาหลักฐานทหาร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9F4EA7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9F4EA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B02" w:rsidRDefault="008D5B02" w:rsidP="00C81DB8">
      <w:pPr>
        <w:spacing w:after="0" w:line="240" w:lineRule="auto"/>
      </w:pPr>
      <w:r>
        <w:separator/>
      </w:r>
    </w:p>
  </w:endnote>
  <w:endnote w:type="continuationSeparator" w:id="1">
    <w:p w:rsidR="008D5B02" w:rsidRDefault="008D5B0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B02" w:rsidRDefault="008D5B02" w:rsidP="00C81DB8">
      <w:pPr>
        <w:spacing w:after="0" w:line="240" w:lineRule="auto"/>
      </w:pPr>
      <w:r>
        <w:separator/>
      </w:r>
    </w:p>
  </w:footnote>
  <w:footnote w:type="continuationSeparator" w:id="1">
    <w:p w:rsidR="008D5B02" w:rsidRDefault="008D5B0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A667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51981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5198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1981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A667A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5B02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4EA7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2015-08-06T05:13:00Z</cp:lastPrinted>
  <dcterms:created xsi:type="dcterms:W3CDTF">2015-04-23T03:41:00Z</dcterms:created>
  <dcterms:modified xsi:type="dcterms:W3CDTF">2015-08-06T05:13:00Z</dcterms:modified>
</cp:coreProperties>
</file>